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40F36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040F3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040F3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040F3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040F3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040F3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040F3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040F36">
        <w:rPr>
          <w:b w:val="0"/>
        </w:rPr>
        <w:t xml:space="preserve"> 98/2307-21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40F36" w:rsidP="00232C8F">
            <w:r>
              <w:t>Слесарь-сантехник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040F36" w:rsidP="00232C8F">
            <w:r>
              <w:t>18560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040F36" w:rsidRPr="00040F36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040F36" w:rsidRPr="00040F36">
        <w:rPr>
          <w:rStyle w:val="aa"/>
        </w:rPr>
        <w:t>2;  98/2307-21, 99/2307-21А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040F36" w:rsidRPr="00040F36">
        <w:rPr>
          <w:u w:val="single"/>
        </w:rPr>
        <w:t xml:space="preserve">   Единый тарифно-квалификационный справочник работ и профессий рабочих. Выпуск 2. Разделы: "Литейные работы", "Сварочные работы", "Котельные, холодноштамповочные, волочильные и давильные работы", "Кузнечно-прессовые и термические работы", "Механическая обработка металлов и других материалов", " Металлопокрытия и окраска", "Эмалирование", "Слесарные и слесарно-сборочные работы" (утв. постановлением Минтруда РФ от 15 ноября 1999 г. N 45) (в ред. Приказа Минздравсоцразвития РФ от 13.11.2008 N 645)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40F36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040F36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40F36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040F36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040F36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040F36" w:rsidP="00BA30DE">
            <w:pPr>
              <w:jc w:val="center"/>
            </w:pPr>
            <w:r>
              <w:t>034-356-292 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  <w:tr w:rsidR="00040F3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40F36" w:rsidRDefault="00040F3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40F36" w:rsidRPr="00D15B1E" w:rsidRDefault="00040F36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040F36" w:rsidRPr="00040F36">
        <w:rPr>
          <w:rStyle w:val="aa"/>
        </w:rPr>
        <w:t xml:space="preserve"> УШМ, перфоратор, электрическая дрель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040F36" w:rsidRPr="00040F36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5F0B4A" w:rsidRDefault="005F0B4A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45F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245F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245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0F3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0F3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 117 ТК РФ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0F3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0F3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0F3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0F3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040F3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1533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4.4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245F1" w:rsidRPr="00D245F1">
        <w:rPr>
          <w:i/>
          <w:u w:val="single"/>
        </w:rPr>
        <w:t>1. Рекомендации по улучшению условий труда:</w:t>
      </w:r>
      <w:r w:rsidR="00D245F1" w:rsidRPr="00D245F1">
        <w:rPr>
          <w:i/>
          <w:u w:val="single"/>
        </w:rPr>
        <w:br/>
        <w:t xml:space="preserve"> 1.1. Шум: Применение сертифицированных или декларированных СИЗ органов слуха (Улучшение условий труда. Профилактика профзаболеваний.);</w:t>
      </w:r>
      <w:r w:rsidR="00D245F1" w:rsidRPr="00D245F1">
        <w:rPr>
          <w:i/>
          <w:u w:val="single"/>
        </w:rPr>
        <w:tab/>
        <w:t>   </w:t>
      </w:r>
      <w:r w:rsidR="00D245F1" w:rsidRPr="00D245F1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245F1" w:rsidRPr="00D245F1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C1533C" w:rsidRDefault="00C1533C" w:rsidP="003C5C39"/>
    <w:p w:rsidR="00C1533C" w:rsidRDefault="00C1533C" w:rsidP="003C5C39"/>
    <w:p w:rsidR="00C1533C" w:rsidRDefault="00C1533C" w:rsidP="003C5C39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0F36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0F36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40F3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0F36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040F36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040F3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D245F1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D245F1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040F3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F36" w:rsidRPr="00040F36" w:rsidRDefault="00040F36" w:rsidP="004E51DC">
            <w:pPr>
              <w:pStyle w:val="a8"/>
            </w:pPr>
          </w:p>
        </w:tc>
      </w:tr>
      <w:tr w:rsidR="00040F36" w:rsidRPr="00040F36" w:rsidTr="00040F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40F36" w:rsidRPr="00040F36" w:rsidRDefault="00040F36" w:rsidP="00EF07A3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40F36" w:rsidRPr="00040F36" w:rsidRDefault="00040F36" w:rsidP="004E51DC">
            <w:pPr>
              <w:pStyle w:val="a8"/>
              <w:rPr>
                <w:vertAlign w:val="superscript"/>
              </w:rPr>
            </w:pPr>
            <w:r w:rsidRPr="00040F36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040F3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98/2307-21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245F1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245F1" w:rsidRPr="00D245F1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98/2307-21, 99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8560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2. Разделы: &quot;Литейные работы&quot;, &quot;Сварочные работы&quot;, &quot;Котельные, холодноштамповочные, волочильные и давильные работы&quot;, &quot;Кузнечно-прессовые и термические работы&quot;, &quot;Механическая обработка металлов и других материалов&quot;, &quot; Металлопокрытия и окраска&quot;, &quot;Эмалирование&quot;, &quot;Слесарные и слесарно-сборочные работы&quot; (утв. постановлением Минтруда РФ от 15 ноября 1999 г. N 45) (в ред. Приказа Минздравсоцразвития РФ от 13.11.2008 N 645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8/2307-21"/>
    <w:docVar w:name="gig_kut" w:val="3.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8/2307-21 "/>
    <w:docVar w:name="oborud" w:val=" УШМ, перфоратор, электрическая дрель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4.4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F4D57A942A1C4CC2BADA4D38905EF1DB"/>
    <w:docVar w:name="rm_id" w:val="6771"/>
    <w:docVar w:name="rm_name" w:val="                                          "/>
    <w:docVar w:name="rm_number" w:val=" 98/2307-21 "/>
    <w:docVar w:name="s_050" w:val="1. Рекомендации по улучшению условий труда:_x000b_ 1.1. Шум: Применение сертифицированных или декларированных СИЗ органов слуха (Улучшение условий труда. Профилактика профзаболеваний.);_x0009_   _x000b_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Да"/>
    <w:docVar w:name="s040_2" w:val="Да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0F36"/>
    <w:rsid w:val="00046815"/>
    <w:rsid w:val="0005566C"/>
    <w:rsid w:val="00065F29"/>
    <w:rsid w:val="000860ED"/>
    <w:rsid w:val="000905BE"/>
    <w:rsid w:val="000D1F5B"/>
    <w:rsid w:val="000E7186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6597D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5455B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0B4A"/>
    <w:rsid w:val="005F6B08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6D4F"/>
    <w:rsid w:val="007F5061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9F742A"/>
    <w:rsid w:val="00A100AB"/>
    <w:rsid w:val="00A12349"/>
    <w:rsid w:val="00A204F5"/>
    <w:rsid w:val="00A71518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BF13D9"/>
    <w:rsid w:val="00C02721"/>
    <w:rsid w:val="00C03F4A"/>
    <w:rsid w:val="00C1533C"/>
    <w:rsid w:val="00C51624"/>
    <w:rsid w:val="00C93D6F"/>
    <w:rsid w:val="00CB0141"/>
    <w:rsid w:val="00CE3307"/>
    <w:rsid w:val="00CE6C7E"/>
    <w:rsid w:val="00D15B1E"/>
    <w:rsid w:val="00D22780"/>
    <w:rsid w:val="00D245F1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6821"/>
    <w:rsid w:val="00F718F1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2022-02-18T03:46:00Z</dcterms:created>
  <dcterms:modified xsi:type="dcterms:W3CDTF">2022-02-18T08:24:00Z</dcterms:modified>
</cp:coreProperties>
</file>